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C66" w:rsidRPr="000339ED" w:rsidRDefault="00020C66" w:rsidP="005476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</w:t>
      </w:r>
      <w:r w:rsidRPr="000339ED">
        <w:rPr>
          <w:rFonts w:ascii="Times New Roman" w:hAnsi="Times New Roman"/>
          <w:color w:val="000000"/>
          <w:sz w:val="28"/>
          <w:szCs w:val="28"/>
        </w:rPr>
        <w:t>Начальнику Главного управления</w:t>
      </w:r>
    </w:p>
    <w:p w:rsidR="00020C66" w:rsidRPr="000339ED" w:rsidRDefault="00020C66" w:rsidP="005476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</w:t>
      </w:r>
      <w:r w:rsidRPr="000339ED">
        <w:rPr>
          <w:rFonts w:ascii="Times New Roman" w:hAnsi="Times New Roman"/>
          <w:color w:val="000000"/>
          <w:sz w:val="28"/>
          <w:szCs w:val="28"/>
        </w:rPr>
        <w:t>Министерства юстиции Российской</w:t>
      </w:r>
    </w:p>
    <w:p w:rsidR="00020C66" w:rsidRPr="000339ED" w:rsidRDefault="00020C66" w:rsidP="0054761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</w:t>
      </w:r>
      <w:r w:rsidRPr="000339ED">
        <w:rPr>
          <w:rFonts w:ascii="Times New Roman" w:hAnsi="Times New Roman"/>
          <w:color w:val="000000"/>
          <w:sz w:val="28"/>
          <w:szCs w:val="28"/>
        </w:rPr>
        <w:t>Федерации по Новосибирской области</w:t>
      </w:r>
    </w:p>
    <w:p w:rsidR="00020C66" w:rsidRPr="000339ED" w:rsidRDefault="00020C66" w:rsidP="005476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от Главы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</w:p>
    <w:p w:rsidR="00020C66" w:rsidRPr="000339ED" w:rsidRDefault="00020C66" w:rsidP="005476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Краснозерского района </w:t>
      </w:r>
    </w:p>
    <w:p w:rsidR="00020C66" w:rsidRPr="000339ED" w:rsidRDefault="00020C66" w:rsidP="005476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</w:t>
      </w:r>
      <w:r w:rsidRPr="000339ED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020C66" w:rsidRPr="000339ED" w:rsidRDefault="00020C66" w:rsidP="005476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Юданова Александра Борисовича</w:t>
      </w:r>
    </w:p>
    <w:p w:rsidR="00020C66" w:rsidRPr="000339ED" w:rsidRDefault="00020C66" w:rsidP="00D743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Паспорт: серия 50 </w:t>
      </w:r>
      <w:r>
        <w:rPr>
          <w:rFonts w:ascii="Times New Roman" w:hAnsi="Times New Roman"/>
          <w:color w:val="000000"/>
          <w:sz w:val="28"/>
          <w:szCs w:val="28"/>
        </w:rPr>
        <w:t>08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</w:rPr>
        <w:t>505058</w:t>
      </w:r>
      <w:r w:rsidRPr="000339ED">
        <w:rPr>
          <w:rFonts w:ascii="Times New Roman" w:hAnsi="Times New Roman"/>
          <w:color w:val="000000"/>
          <w:sz w:val="28"/>
          <w:szCs w:val="28"/>
        </w:rPr>
        <w:t>, выдан</w:t>
      </w:r>
    </w:p>
    <w:p w:rsidR="00020C66" w:rsidRDefault="00020C66" w:rsidP="005476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Отделением УФМС России </w:t>
      </w:r>
    </w:p>
    <w:p w:rsidR="00020C66" w:rsidRDefault="00020C66" w:rsidP="0054761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По </w:t>
      </w:r>
      <w:r w:rsidRPr="000339ED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20C66" w:rsidRPr="000339ED" w:rsidRDefault="00020C66" w:rsidP="005476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В Краснозерском районе10</w:t>
      </w:r>
      <w:r w:rsidRPr="000339ED">
        <w:rPr>
          <w:rFonts w:ascii="Times New Roman" w:hAnsi="Times New Roman"/>
          <w:color w:val="000000"/>
          <w:sz w:val="28"/>
          <w:szCs w:val="28"/>
        </w:rPr>
        <w:t>.0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0339ED">
        <w:rPr>
          <w:rFonts w:ascii="Times New Roman" w:hAnsi="Times New Roman"/>
          <w:color w:val="000000"/>
          <w:sz w:val="28"/>
          <w:szCs w:val="28"/>
        </w:rPr>
        <w:t>.20</w:t>
      </w:r>
      <w:r>
        <w:rPr>
          <w:rFonts w:ascii="Times New Roman" w:hAnsi="Times New Roman"/>
          <w:color w:val="000000"/>
          <w:sz w:val="28"/>
          <w:szCs w:val="28"/>
        </w:rPr>
        <w:t>09</w:t>
      </w:r>
      <w:r w:rsidRPr="000339ED">
        <w:rPr>
          <w:rFonts w:ascii="Times New Roman" w:hAnsi="Times New Roman"/>
          <w:color w:val="000000"/>
          <w:sz w:val="28"/>
          <w:szCs w:val="28"/>
        </w:rPr>
        <w:t>г.</w:t>
      </w:r>
    </w:p>
    <w:p w:rsidR="00020C66" w:rsidRPr="000339ED" w:rsidRDefault="00020C66" w:rsidP="00D743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</w:t>
      </w:r>
      <w:r w:rsidRPr="000339ED">
        <w:rPr>
          <w:rFonts w:ascii="Times New Roman" w:hAnsi="Times New Roman"/>
          <w:color w:val="000000"/>
          <w:sz w:val="28"/>
          <w:szCs w:val="28"/>
        </w:rPr>
        <w:t>Телефон 8-(383-57)-</w:t>
      </w:r>
      <w:r>
        <w:rPr>
          <w:rFonts w:ascii="Times New Roman" w:hAnsi="Times New Roman"/>
          <w:color w:val="000000"/>
          <w:sz w:val="28"/>
          <w:szCs w:val="28"/>
        </w:rPr>
        <w:t>61</w:t>
      </w:r>
      <w:r w:rsidRPr="000339ED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>621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020C66" w:rsidRPr="000339ED" w:rsidRDefault="00020C66" w:rsidP="000339ED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0339ED">
        <w:rPr>
          <w:rFonts w:ascii="Times New Roman" w:hAnsi="Times New Roman"/>
          <w:color w:val="000000"/>
          <w:sz w:val="28"/>
          <w:szCs w:val="28"/>
        </w:rPr>
        <w:t>З А Я В Л Е Н И Е</w:t>
      </w:r>
    </w:p>
    <w:p w:rsidR="00020C66" w:rsidRPr="000339ED" w:rsidRDefault="00020C66" w:rsidP="00D74365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0339ED">
        <w:rPr>
          <w:rFonts w:ascii="Times New Roman" w:hAnsi="Times New Roman"/>
          <w:color w:val="000000"/>
          <w:sz w:val="28"/>
          <w:szCs w:val="28"/>
        </w:rPr>
        <w:t xml:space="preserve">о государственной регистрации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 с</w:t>
      </w:r>
      <w:r w:rsidRPr="000339ED">
        <w:rPr>
          <w:rFonts w:ascii="Times New Roman" w:hAnsi="Times New Roman"/>
          <w:color w:val="000000"/>
          <w:sz w:val="28"/>
          <w:szCs w:val="28"/>
        </w:rPr>
        <w:t>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9ED">
        <w:rPr>
          <w:rFonts w:ascii="Times New Roman" w:hAnsi="Times New Roman"/>
          <w:color w:val="000000"/>
          <w:sz w:val="28"/>
          <w:szCs w:val="28"/>
        </w:rPr>
        <w:t>Краснозерского района Новосибирской области</w:t>
      </w:r>
    </w:p>
    <w:p w:rsidR="00020C66" w:rsidRPr="000339ED" w:rsidRDefault="00020C66" w:rsidP="000339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39ED">
        <w:rPr>
          <w:rFonts w:ascii="Times New Roman" w:hAnsi="Times New Roman"/>
          <w:color w:val="000000"/>
          <w:sz w:val="28"/>
          <w:szCs w:val="28"/>
        </w:rPr>
        <w:t>В соответствии со ст. 3 Федерального закона от 21.07.2005 г. № 97-ФЗ</w:t>
      </w:r>
    </w:p>
    <w:p w:rsidR="00020C66" w:rsidRPr="000339ED" w:rsidRDefault="00020C66" w:rsidP="000339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39ED">
        <w:rPr>
          <w:rFonts w:ascii="Times New Roman" w:hAnsi="Times New Roman"/>
          <w:color w:val="000000"/>
          <w:sz w:val="28"/>
          <w:szCs w:val="28"/>
        </w:rPr>
        <w:t xml:space="preserve">«О государственной регистрации Уставов муниципальных образований» прошу зарегистрировать Устав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сельсовета Краснозерского района Новосибирской области, принятого решением </w:t>
      </w:r>
      <w:r>
        <w:rPr>
          <w:rFonts w:ascii="Times New Roman" w:hAnsi="Times New Roman"/>
          <w:color w:val="000000"/>
          <w:sz w:val="28"/>
          <w:szCs w:val="28"/>
        </w:rPr>
        <w:t>30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 сессии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 сельсовета от </w:t>
      </w:r>
      <w:r>
        <w:rPr>
          <w:rFonts w:ascii="Times New Roman" w:hAnsi="Times New Roman"/>
          <w:color w:val="000000"/>
          <w:sz w:val="28"/>
          <w:szCs w:val="28"/>
        </w:rPr>
        <w:t xml:space="preserve"> 02.08.2017г.</w:t>
      </w:r>
    </w:p>
    <w:p w:rsidR="00020C66" w:rsidRPr="000339ED" w:rsidRDefault="00020C66" w:rsidP="000339ED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0339ED">
        <w:rPr>
          <w:rFonts w:ascii="Times New Roman" w:hAnsi="Times New Roman"/>
          <w:color w:val="000000"/>
          <w:sz w:val="28"/>
          <w:szCs w:val="28"/>
        </w:rPr>
        <w:t xml:space="preserve">Приложение: </w:t>
      </w:r>
    </w:p>
    <w:p w:rsidR="00020C66" w:rsidRDefault="00020C66" w:rsidP="0054761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39ED">
        <w:rPr>
          <w:rFonts w:ascii="Times New Roman" w:hAnsi="Times New Roman"/>
          <w:color w:val="000000"/>
          <w:sz w:val="28"/>
          <w:szCs w:val="28"/>
        </w:rPr>
        <w:t xml:space="preserve">1. Устав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сельсовета на </w:t>
      </w:r>
      <w:r>
        <w:rPr>
          <w:rFonts w:ascii="Times New Roman" w:hAnsi="Times New Roman"/>
          <w:color w:val="000000"/>
          <w:sz w:val="28"/>
          <w:szCs w:val="28"/>
        </w:rPr>
        <w:t xml:space="preserve">44 </w:t>
      </w:r>
      <w:r w:rsidRPr="000339ED">
        <w:rPr>
          <w:rFonts w:ascii="Times New Roman" w:hAnsi="Times New Roman"/>
          <w:color w:val="000000"/>
          <w:sz w:val="28"/>
          <w:szCs w:val="28"/>
        </w:rPr>
        <w:t>л.; - 2 экземпляра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Pr="000339ED">
        <w:rPr>
          <w:rFonts w:ascii="Times New Roman" w:hAnsi="Times New Roman"/>
          <w:color w:val="000000"/>
          <w:sz w:val="28"/>
          <w:szCs w:val="28"/>
        </w:rPr>
        <w:t>.</w:t>
      </w:r>
    </w:p>
    <w:p w:rsidR="00020C66" w:rsidRPr="000339ED" w:rsidRDefault="00020C66" w:rsidP="0054761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39ED">
        <w:rPr>
          <w:rFonts w:ascii="Times New Roman" w:hAnsi="Times New Roman"/>
          <w:color w:val="000000"/>
          <w:sz w:val="28"/>
          <w:szCs w:val="28"/>
        </w:rPr>
        <w:t xml:space="preserve">2. Решение Совета депутатов о принятии Устава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0339ED">
        <w:rPr>
          <w:rFonts w:ascii="Times New Roman" w:hAnsi="Times New Roman"/>
          <w:color w:val="000000"/>
          <w:sz w:val="28"/>
          <w:szCs w:val="28"/>
        </w:rPr>
        <w:t>сельсовета- 2 экземпляра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 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 2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339ED"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истах</w:t>
      </w:r>
      <w:r w:rsidRPr="000339ED">
        <w:rPr>
          <w:rFonts w:ascii="Times New Roman" w:hAnsi="Times New Roman"/>
          <w:color w:val="000000"/>
          <w:sz w:val="28"/>
          <w:szCs w:val="28"/>
        </w:rPr>
        <w:t>;</w:t>
      </w:r>
    </w:p>
    <w:p w:rsidR="00020C66" w:rsidRPr="000339ED" w:rsidRDefault="00020C66" w:rsidP="0054761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39ED">
        <w:rPr>
          <w:rFonts w:ascii="Times New Roman" w:hAnsi="Times New Roman"/>
          <w:color w:val="000000"/>
          <w:sz w:val="28"/>
          <w:szCs w:val="28"/>
        </w:rPr>
        <w:t xml:space="preserve">3 . Протокол заседания Совета депутатов, на котором был принят проект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Новосибирского района 2 экземпляра на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339ED">
        <w:rPr>
          <w:rFonts w:ascii="Times New Roman" w:hAnsi="Times New Roman"/>
          <w:color w:val="000000"/>
          <w:sz w:val="28"/>
          <w:szCs w:val="28"/>
        </w:rPr>
        <w:t>2л.;</w:t>
      </w:r>
    </w:p>
    <w:p w:rsidR="00020C66" w:rsidRPr="000339ED" w:rsidRDefault="00020C66" w:rsidP="0054761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39ED">
        <w:rPr>
          <w:rFonts w:ascii="Times New Roman" w:hAnsi="Times New Roman"/>
          <w:color w:val="000000"/>
          <w:sz w:val="28"/>
          <w:szCs w:val="28"/>
        </w:rPr>
        <w:t xml:space="preserve">4. Сведения об источниках и о датах официального опубликования (обнародования) проекта решения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 сельсовета, результатов публичных слушаний на листе — 2 экземпляра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 на 1 л.</w:t>
      </w:r>
    </w:p>
    <w:p w:rsidR="00020C66" w:rsidRPr="000339ED" w:rsidRDefault="00020C66" w:rsidP="0054761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Результаты публичных слушаний по проекту о принятии Устава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сельсовета на 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 л. – 2 экземпляра</w:t>
      </w:r>
      <w:r>
        <w:rPr>
          <w:rFonts w:ascii="Times New Roman" w:hAnsi="Times New Roman"/>
          <w:color w:val="000000"/>
          <w:sz w:val="28"/>
          <w:szCs w:val="28"/>
        </w:rPr>
        <w:t>х.</w:t>
      </w:r>
    </w:p>
    <w:p w:rsidR="00020C66" w:rsidRPr="000339ED" w:rsidRDefault="00020C66" w:rsidP="0054761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</w:t>
      </w:r>
      <w:r w:rsidRPr="000339ED">
        <w:rPr>
          <w:rFonts w:ascii="Times New Roman" w:hAnsi="Times New Roman"/>
          <w:color w:val="000000"/>
          <w:sz w:val="28"/>
          <w:szCs w:val="28"/>
        </w:rPr>
        <w:t>Магнитный носитель</w:t>
      </w:r>
      <w:r w:rsidRPr="0054761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20C66" w:rsidRDefault="00020C66" w:rsidP="0054761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20C66" w:rsidRDefault="00020C66" w:rsidP="00D743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39ED"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0339ED">
        <w:rPr>
          <w:rFonts w:ascii="Times New Roman" w:hAnsi="Times New Roman"/>
          <w:color w:val="000000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20C66" w:rsidRPr="000339ED" w:rsidRDefault="00020C66" w:rsidP="00D743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39ED">
        <w:rPr>
          <w:rFonts w:ascii="Times New Roman" w:hAnsi="Times New Roman"/>
          <w:color w:val="000000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А.Б.Юданов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20C66" w:rsidRPr="000339ED" w:rsidRDefault="00020C66" w:rsidP="00D74365">
      <w:pPr>
        <w:tabs>
          <w:tab w:val="left" w:pos="58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20C66" w:rsidRPr="00D74365" w:rsidRDefault="00020C66" w:rsidP="00D743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74365">
        <w:rPr>
          <w:rFonts w:ascii="Times New Roman" w:hAnsi="Times New Roman"/>
          <w:sz w:val="24"/>
          <w:szCs w:val="24"/>
        </w:rPr>
        <w:t xml:space="preserve">На обработку своих персональных данных в объеме и целях, указанных в заявлении, согласна </w:t>
      </w:r>
      <w:r>
        <w:rPr>
          <w:rFonts w:ascii="Times New Roman" w:hAnsi="Times New Roman"/>
          <w:sz w:val="24"/>
          <w:szCs w:val="24"/>
        </w:rPr>
        <w:t>Юданов Александр Борисович</w:t>
      </w:r>
      <w:r w:rsidRPr="00D74365">
        <w:rPr>
          <w:rFonts w:ascii="Times New Roman" w:hAnsi="Times New Roman"/>
          <w:sz w:val="24"/>
          <w:szCs w:val="24"/>
        </w:rPr>
        <w:t>______________________</w:t>
      </w:r>
      <w:r>
        <w:rPr>
          <w:rFonts w:ascii="Times New Roman" w:hAnsi="Times New Roman"/>
          <w:sz w:val="24"/>
          <w:szCs w:val="24"/>
        </w:rPr>
        <w:t>________________</w:t>
      </w:r>
    </w:p>
    <w:sectPr w:rsidR="00020C66" w:rsidRPr="00D74365" w:rsidSect="00425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43B88"/>
    <w:multiLevelType w:val="multilevel"/>
    <w:tmpl w:val="25A455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39ED"/>
    <w:rsid w:val="00020C66"/>
    <w:rsid w:val="000339ED"/>
    <w:rsid w:val="000D3ABC"/>
    <w:rsid w:val="001A699E"/>
    <w:rsid w:val="001B435C"/>
    <w:rsid w:val="001C375F"/>
    <w:rsid w:val="004259BA"/>
    <w:rsid w:val="00430006"/>
    <w:rsid w:val="0054761F"/>
    <w:rsid w:val="005B153A"/>
    <w:rsid w:val="005C1322"/>
    <w:rsid w:val="006662C9"/>
    <w:rsid w:val="006779D5"/>
    <w:rsid w:val="006C607E"/>
    <w:rsid w:val="008357B1"/>
    <w:rsid w:val="00862092"/>
    <w:rsid w:val="008B6692"/>
    <w:rsid w:val="008F766B"/>
    <w:rsid w:val="00941C37"/>
    <w:rsid w:val="00943536"/>
    <w:rsid w:val="009471B0"/>
    <w:rsid w:val="00955E4A"/>
    <w:rsid w:val="009623B9"/>
    <w:rsid w:val="009B7CC5"/>
    <w:rsid w:val="00A532DF"/>
    <w:rsid w:val="00A73085"/>
    <w:rsid w:val="00A804E2"/>
    <w:rsid w:val="00AC62FD"/>
    <w:rsid w:val="00B5350C"/>
    <w:rsid w:val="00C47324"/>
    <w:rsid w:val="00C7197D"/>
    <w:rsid w:val="00CE00B3"/>
    <w:rsid w:val="00D74365"/>
    <w:rsid w:val="00D76F98"/>
    <w:rsid w:val="00E12B41"/>
    <w:rsid w:val="00F777E9"/>
    <w:rsid w:val="00FB7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B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0339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5C13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2B41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1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1</Pages>
  <Words>349</Words>
  <Characters>1994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User</cp:lastModifiedBy>
  <cp:revision>15</cp:revision>
  <cp:lastPrinted>2017-08-03T02:16:00Z</cp:lastPrinted>
  <dcterms:created xsi:type="dcterms:W3CDTF">2016-03-24T09:16:00Z</dcterms:created>
  <dcterms:modified xsi:type="dcterms:W3CDTF">2017-08-03T02:17:00Z</dcterms:modified>
</cp:coreProperties>
</file>